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5C279395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7B2E36B0" w14:textId="77777777" w:rsidR="00CB7EE2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36F50A21" w14:textId="77777777" w:rsidR="0078678A" w:rsidRPr="00CB7EE2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CCEE4" w14:textId="77777777" w:rsidR="0085579A" w:rsidRDefault="0085579A">
      <w:r>
        <w:separator/>
      </w:r>
    </w:p>
  </w:endnote>
  <w:endnote w:type="continuationSeparator" w:id="0">
    <w:p w14:paraId="1D6766A4" w14:textId="77777777" w:rsidR="0085579A" w:rsidRDefault="00855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598B9" w14:textId="77777777" w:rsidR="0085579A" w:rsidRDefault="0085579A">
      <w:r>
        <w:separator/>
      </w:r>
    </w:p>
  </w:footnote>
  <w:footnote w:type="continuationSeparator" w:id="0">
    <w:p w14:paraId="66436251" w14:textId="77777777" w:rsidR="0085579A" w:rsidRDefault="00855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5126998">
    <w:abstractNumId w:val="2"/>
  </w:num>
  <w:num w:numId="2" w16cid:durableId="1934894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6245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0130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39CB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5579A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Mirjana Papež</cp:lastModifiedBy>
  <cp:revision>3</cp:revision>
  <cp:lastPrinted>2013-01-10T11:20:00Z</cp:lastPrinted>
  <dcterms:created xsi:type="dcterms:W3CDTF">2023-04-13T10:45:00Z</dcterms:created>
  <dcterms:modified xsi:type="dcterms:W3CDTF">2024-03-07T14:24:00Z</dcterms:modified>
</cp:coreProperties>
</file>